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Gower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Gower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Gower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Gower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Gower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Gower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52.6% </w:t>
      </w:r>
      <w:r w:rsidRPr="004747BF">
        <w:rPr>
          <w:rFonts w:ascii="Libre Franklin Light" w:eastAsia="Times New Roman" w:hAnsi="Libre Franklin Light" w:cs="Calibri Light"/>
        </w:rPr>
        <w:t xml:space="preserve">of those respondents classified as PGSI 8+ in Gower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Gower is estimated to be </w:t>
      </w:r>
      <w:r w:rsidRPr="00773DF7">
        <w:rPr>
          <w:rFonts w:ascii="Libre Franklin Light" w:eastAsia="Times New Roman" w:hAnsi="Libre Franklin Light" w:cs="Calibri Light"/>
          <w:b/>
          <w:bCs/>
          <w:color w:val="C45911" w:themeColor="accent2" w:themeShade="BF"/>
        </w:rPr>
        <w:t xml:space="preserve">£1,127,712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Gower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Gower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Gower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Gower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ow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Gower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ow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Gower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Gower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ow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Gower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Gower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Gower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Gower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Gower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Gower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£1,127,712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Gower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£379,872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£27,213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£7,654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£14,032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£680,572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£1,127,712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Gower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Gower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Gower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Gower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Gower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Gower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Gower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Gower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Gower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Gower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Gower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Gower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69B2444-C8E8-41BF-8DAA-7E77312B37C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